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EBC" w:rsidRPr="000E460F" w:rsidRDefault="00BB2EBC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BB2EBC" w:rsidRPr="00060290" w:rsidRDefault="00BB2EBC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B2EBC" w:rsidRPr="00060290" w:rsidRDefault="00BB2EBC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B2EBC" w:rsidRPr="000E460F" w:rsidRDefault="00BB2EBC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B2EBC" w:rsidRDefault="00BB2EBC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B2EBC" w:rsidRPr="00060290" w:rsidRDefault="00BB2EBC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B2EBC" w:rsidRPr="000E460F" w:rsidRDefault="00BB2EBC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B2EBC" w:rsidRPr="008A4E2E" w:rsidRDefault="00BB2EB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8C07C8">
        <w:rPr>
          <w:rFonts w:ascii="Sylfaen" w:hAnsi="Sylfaen" w:cs="Sylfaen"/>
          <w:lang w:val="hy-AM"/>
        </w:rPr>
        <w:t xml:space="preserve">2014թ. միջին վերանորոգման շրջանակներում         </w:t>
      </w:r>
      <w:r w:rsidRPr="00D42A6A">
        <w:rPr>
          <w:rFonts w:ascii="Sylfaen" w:hAnsi="Sylfaen" w:cs="Sylfaen"/>
          <w:lang w:val="hy-AM"/>
        </w:rPr>
        <w:t xml:space="preserve">220կՎ ԲԲՍ-ի հաղորդաձողերի մեկուսիչների փոխարինման մասնագիտացված </w:t>
      </w:r>
      <w:r w:rsidRPr="008A4E2E">
        <w:rPr>
          <w:rFonts w:ascii="Sylfaen" w:hAnsi="Sylfaen" w:cs="Sylfaen"/>
          <w:lang w:val="hy-AM"/>
        </w:rPr>
        <w:t>աշխատանքների իրականացում:</w:t>
      </w:r>
    </w:p>
    <w:p w:rsidR="00BB2EBC" w:rsidRPr="000E460F" w:rsidRDefault="00BB2EBC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BB2EBC" w:rsidRPr="000E460F" w:rsidRDefault="00BB2EBC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BB2EBC" w:rsidRPr="000E460F" w:rsidRDefault="00BB2EBC" w:rsidP="00BD71E5">
      <w:pPr>
        <w:ind w:left="360" w:hanging="360"/>
        <w:rPr>
          <w:rFonts w:ascii="Sylfaen" w:hAnsi="Sylfaen" w:cs="Sylfaen"/>
          <w:lang w:val="hy-AM"/>
        </w:rPr>
      </w:pPr>
    </w:p>
    <w:p w:rsidR="00BB2EBC" w:rsidRPr="000E460F" w:rsidRDefault="00BB2EB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8A4E2E">
        <w:rPr>
          <w:rFonts w:ascii="Sylfaen" w:hAnsi="Sylfaen" w:cs="Sylfaen"/>
          <w:lang w:val="hy-AM"/>
        </w:rPr>
        <w:t>W</w:t>
      </w:r>
      <w:r w:rsidRPr="009C70DC">
        <w:rPr>
          <w:rFonts w:ascii="Sylfaen" w:hAnsi="Sylfaen" w:cs="Sylfaen"/>
          <w:lang w:val="hy-AM"/>
        </w:rPr>
        <w:t>-0</w:t>
      </w:r>
      <w:r w:rsidRPr="00D42A6A">
        <w:rPr>
          <w:rFonts w:ascii="Sylfaen" w:hAnsi="Sylfaen" w:cs="Sylfaen"/>
          <w:lang w:val="hy-AM"/>
        </w:rPr>
        <w:t>07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8C07C8">
        <w:rPr>
          <w:rFonts w:ascii="Sylfaen" w:hAnsi="Sylfaen" w:cs="Sylfaen"/>
          <w:lang w:val="hy-AM"/>
        </w:rPr>
        <w:t>2</w:t>
      </w:r>
      <w:r w:rsidRPr="00D42A6A">
        <w:rPr>
          <w:rFonts w:ascii="Sylfaen" w:hAnsi="Sylfaen" w:cs="Sylfaen"/>
          <w:lang w:val="hy-AM"/>
        </w:rPr>
        <w:t>5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523FEC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BB2EBC" w:rsidRPr="000E460F" w:rsidRDefault="00BB2EBC" w:rsidP="00BD71E5">
      <w:pPr>
        <w:ind w:left="360" w:hanging="360"/>
        <w:rPr>
          <w:rFonts w:ascii="Sylfaen" w:hAnsi="Sylfaen" w:cs="Sylfaen"/>
          <w:lang w:val="hy-AM"/>
        </w:rPr>
      </w:pPr>
    </w:p>
    <w:p w:rsidR="00BB2EBC" w:rsidRPr="000E460F" w:rsidRDefault="00BB2EB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BB2EBC" w:rsidRPr="008A4E2E" w:rsidRDefault="00BB2EBC" w:rsidP="008A4E2E">
      <w:pPr>
        <w:ind w:left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«Է</w:t>
      </w:r>
      <w:r w:rsidRPr="00D42A6A">
        <w:rPr>
          <w:rFonts w:ascii="Sylfaen" w:hAnsi="Sylfaen" w:cs="Sylfaen"/>
          <w:lang w:val="hy-AM"/>
        </w:rPr>
        <w:t>ներգացանցշին</w:t>
      </w:r>
      <w:r w:rsidRPr="008A4E2E">
        <w:rPr>
          <w:rFonts w:ascii="Sylfaen" w:hAnsi="Sylfaen" w:cs="Sylfaen"/>
          <w:lang w:val="hy-AM"/>
        </w:rPr>
        <w:t xml:space="preserve">» ԲԲԸ, ՀՀ, </w:t>
      </w:r>
      <w:r w:rsidRPr="00D42A6A">
        <w:rPr>
          <w:rFonts w:ascii="Sylfaen" w:hAnsi="Sylfaen" w:cs="Sylfaen"/>
          <w:lang w:val="hy-AM"/>
        </w:rPr>
        <w:t xml:space="preserve">0037, </w:t>
      </w:r>
      <w:r w:rsidRPr="008A4E2E">
        <w:rPr>
          <w:rFonts w:ascii="Sylfaen" w:hAnsi="Sylfaen" w:cs="Sylfaen"/>
          <w:lang w:val="hy-AM"/>
        </w:rPr>
        <w:t xml:space="preserve">ք.Երեւան, </w:t>
      </w:r>
      <w:r w:rsidRPr="00D42A6A">
        <w:rPr>
          <w:rFonts w:ascii="Sylfaen" w:hAnsi="Sylfaen" w:cs="Sylfaen"/>
          <w:lang w:val="hy-AM"/>
        </w:rPr>
        <w:t xml:space="preserve">Բաբայան </w:t>
      </w:r>
      <w:r w:rsidRPr="008A4E2E">
        <w:rPr>
          <w:rFonts w:ascii="Sylfaen" w:hAnsi="Sylfaen" w:cs="Sylfaen"/>
          <w:lang w:val="hy-AM"/>
        </w:rPr>
        <w:t>փ., 10</w:t>
      </w:r>
      <w:r w:rsidRPr="00D42A6A">
        <w:rPr>
          <w:rFonts w:ascii="Sylfaen" w:hAnsi="Sylfaen" w:cs="Sylfaen"/>
          <w:lang w:val="hy-AM"/>
        </w:rPr>
        <w:t>/1</w:t>
      </w:r>
      <w:r w:rsidRPr="00B4765E">
        <w:rPr>
          <w:rFonts w:ascii="Sylfaen" w:hAnsi="Sylfaen" w:cs="Sylfaen"/>
          <w:lang w:val="hy-AM"/>
        </w:rPr>
        <w:t xml:space="preserve"> </w:t>
      </w:r>
    </w:p>
    <w:p w:rsidR="00BB2EBC" w:rsidRPr="00AA5F19" w:rsidRDefault="00BB2EBC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BB2EBC" w:rsidRPr="00915EDD" w:rsidRDefault="00BB2EB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>5,496,0</w:t>
      </w:r>
      <w:r w:rsidRPr="008C07C8">
        <w:rPr>
          <w:rFonts w:ascii="Sylfaen" w:hAnsi="Sylfaen" w:cs="Sylfaen"/>
          <w:lang w:val="hy-AM"/>
        </w:rPr>
        <w:t>00</w:t>
      </w:r>
      <w:r w:rsidRPr="007366E8">
        <w:rPr>
          <w:rFonts w:ascii="Sylfaen" w:hAnsi="Sylfaen" w:cs="Sylfaen"/>
          <w:lang w:val="hy-AM"/>
        </w:rPr>
        <w:t>.00</w:t>
      </w:r>
      <w:r w:rsidRPr="008A4E2E">
        <w:rPr>
          <w:rFonts w:ascii="Sylfaen" w:hAnsi="Sylfaen" w:cs="Sylfaen"/>
          <w:lang w:val="hy-AM"/>
        </w:rPr>
        <w:t xml:space="preserve"> ՀՀ դրամ, </w:t>
      </w:r>
      <w:r w:rsidRPr="00DA70D3">
        <w:rPr>
          <w:rFonts w:ascii="Sylfaen" w:hAnsi="Sylfaen" w:cs="Sylfaen"/>
          <w:lang w:val="hy-AM"/>
        </w:rPr>
        <w:t>այդ թվում ԱԱՀ 20%</w:t>
      </w:r>
      <w:r w:rsidRPr="00915EDD">
        <w:rPr>
          <w:rFonts w:ascii="Sylfaen" w:hAnsi="Sylfaen" w:cs="Sylfaen"/>
          <w:lang w:val="hy-AM"/>
        </w:rPr>
        <w:t>:</w:t>
      </w:r>
    </w:p>
    <w:p w:rsidR="00BB2EBC" w:rsidRPr="000E460F" w:rsidRDefault="00BB2EBC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BB2EBC" w:rsidRPr="000E460F" w:rsidRDefault="00BB2EBC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BB2EBC" w:rsidRPr="000E460F" w:rsidRDefault="00BB2EBC" w:rsidP="00BD71E5">
      <w:pPr>
        <w:ind w:left="360" w:hanging="360"/>
        <w:rPr>
          <w:rFonts w:ascii="Sylfaen" w:hAnsi="Sylfaen" w:cs="Sylfaen"/>
          <w:lang w:val="hy-AM"/>
        </w:rPr>
      </w:pPr>
    </w:p>
    <w:p w:rsidR="00BB2EBC" w:rsidRPr="00060290" w:rsidRDefault="00BB2EBC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BB2EBC" w:rsidRPr="000E460F" w:rsidRDefault="00BB2EBC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BB2EBC" w:rsidRPr="000E460F" w:rsidRDefault="00BB2EBC" w:rsidP="00BD71E5">
      <w:pPr>
        <w:rPr>
          <w:rFonts w:ascii="Sylfaen" w:hAnsi="Sylfaen" w:cs="Sylfaen"/>
          <w:lang w:val="hy-AM"/>
        </w:rPr>
      </w:pPr>
    </w:p>
    <w:p w:rsidR="00BB2EBC" w:rsidRPr="000E460F" w:rsidRDefault="00BB2EBC" w:rsidP="00BD71E5">
      <w:pPr>
        <w:rPr>
          <w:rFonts w:ascii="Sylfaen" w:hAnsi="Sylfaen" w:cs="Sylfaen"/>
          <w:lang w:val="hy-AM"/>
        </w:rPr>
      </w:pPr>
    </w:p>
    <w:p w:rsidR="00BB2EBC" w:rsidRPr="000E460F" w:rsidRDefault="00BB2EBC" w:rsidP="00BD71E5">
      <w:pPr>
        <w:rPr>
          <w:rFonts w:ascii="Sylfaen" w:hAnsi="Sylfaen" w:cs="Sylfaen"/>
          <w:lang w:val="hy-AM"/>
        </w:rPr>
      </w:pPr>
    </w:p>
    <w:p w:rsidR="00BB2EBC" w:rsidRPr="00735029" w:rsidRDefault="00BB2EBC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BB2EBC" w:rsidRPr="000E460F" w:rsidRDefault="00BB2EBC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BB2EBC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065DA"/>
    <w:rsid w:val="000307B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1E27"/>
    <w:rsid w:val="00115F36"/>
    <w:rsid w:val="0011726C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B1E39"/>
    <w:rsid w:val="001D25B6"/>
    <w:rsid w:val="001E27E6"/>
    <w:rsid w:val="001E35A4"/>
    <w:rsid w:val="002072B3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D3A4F"/>
    <w:rsid w:val="003E5630"/>
    <w:rsid w:val="00415AFA"/>
    <w:rsid w:val="00465622"/>
    <w:rsid w:val="004741B2"/>
    <w:rsid w:val="004B7779"/>
    <w:rsid w:val="004C1C65"/>
    <w:rsid w:val="0050790B"/>
    <w:rsid w:val="00511CA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B5D95"/>
    <w:rsid w:val="005E3DC4"/>
    <w:rsid w:val="005F796D"/>
    <w:rsid w:val="0060549F"/>
    <w:rsid w:val="006112DD"/>
    <w:rsid w:val="00617C9F"/>
    <w:rsid w:val="00632C76"/>
    <w:rsid w:val="00661F8A"/>
    <w:rsid w:val="006708ED"/>
    <w:rsid w:val="006A44B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C07C8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2EBC"/>
    <w:rsid w:val="00BB7055"/>
    <w:rsid w:val="00BC2312"/>
    <w:rsid w:val="00BD71E5"/>
    <w:rsid w:val="00BE390A"/>
    <w:rsid w:val="00BE5848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42A6A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189</Words>
  <Characters>1078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2</cp:revision>
  <cp:lastPrinted>2014-02-18T10:12:00Z</cp:lastPrinted>
  <dcterms:created xsi:type="dcterms:W3CDTF">2014-07-24T10:24:00Z</dcterms:created>
  <dcterms:modified xsi:type="dcterms:W3CDTF">2014-07-24T10:24:00Z</dcterms:modified>
</cp:coreProperties>
</file>